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41D4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41D4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41D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41D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41D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41D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41D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41D4D">
        <w:rPr>
          <w:b w:val="0"/>
        </w:rPr>
        <w:t xml:space="preserve"> 83/2307-21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41D4D" w:rsidP="00232C8F">
            <w:r>
              <w:t>Главный специалист по охране труда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41D4D" w:rsidP="00232C8F">
            <w:r>
              <w:t>22659 04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41D4D" w:rsidRPr="00C41D4D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41D4D" w:rsidRPr="00C41D4D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41D4D" w:rsidRPr="00C41D4D">
        <w:rPr>
          <w:u w:val="single"/>
        </w:rPr>
        <w:t xml:space="preserve">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41D4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41D4D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41D4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41D4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41D4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41D4D" w:rsidP="00BA30DE">
            <w:pPr>
              <w:jc w:val="center"/>
            </w:pPr>
            <w:r>
              <w:t>127-706-237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  <w:tr w:rsidR="00C41D4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41D4D" w:rsidRDefault="00C41D4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D4D" w:rsidRPr="00D15B1E" w:rsidRDefault="00C41D4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41D4D" w:rsidRPr="00C41D4D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41D4D" w:rsidRPr="00C41D4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Наименование факторов производственной </w:t>
            </w:r>
            <w:r w:rsidRPr="00D15B1E">
              <w:lastRenderedPageBreak/>
              <w:t>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lastRenderedPageBreak/>
              <w:t xml:space="preserve">Класс </w:t>
            </w:r>
            <w:r w:rsidR="00F31AF6" w:rsidRPr="00D15B1E">
              <w:lastRenderedPageBreak/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lastRenderedPageBreak/>
              <w:t xml:space="preserve">Эффективность </w:t>
            </w:r>
            <w:r w:rsidRPr="00D15B1E">
              <w:lastRenderedPageBreak/>
              <w:t>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lastRenderedPageBreak/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</w:t>
            </w:r>
            <w:r w:rsidRPr="00D15B1E">
              <w:lastRenderedPageBreak/>
              <w:t>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233A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E233A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E233A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41D4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E233AA" w:rsidRPr="00E233A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E233AA" w:rsidRPr="00E233A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41D4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E233AA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E233AA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41D4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1D4D" w:rsidRPr="00C41D4D" w:rsidRDefault="00C41D4D" w:rsidP="004E51DC">
            <w:pPr>
              <w:pStyle w:val="a8"/>
            </w:pPr>
          </w:p>
        </w:tc>
      </w:tr>
      <w:tr w:rsidR="00C41D4D" w:rsidRPr="00C41D4D" w:rsidTr="00C41D4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1D4D" w:rsidRPr="00C41D4D" w:rsidRDefault="00C41D4D" w:rsidP="00EF07A3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1D4D" w:rsidRPr="00C41D4D" w:rsidRDefault="00C41D4D" w:rsidP="004E51DC">
            <w:pPr>
              <w:pStyle w:val="a8"/>
              <w:rPr>
                <w:vertAlign w:val="superscript"/>
              </w:rPr>
            </w:pPr>
            <w:r w:rsidRPr="00C41D4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41D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233A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233AA" w:rsidRPr="00E233AA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659 0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3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3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54074A720254409B65DC9EA643FE558"/>
    <w:docVar w:name="rm_id" w:val="6695"/>
    <w:docVar w:name="rm_name" w:val="                                          "/>
    <w:docVar w:name="rm_number" w:val=" 83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41D4D"/>
    <w:rsid w:val="00C51624"/>
    <w:rsid w:val="00CB0141"/>
    <w:rsid w:val="00CC6287"/>
    <w:rsid w:val="00CE3307"/>
    <w:rsid w:val="00D04A64"/>
    <w:rsid w:val="00D15B1E"/>
    <w:rsid w:val="00D76DF8"/>
    <w:rsid w:val="00DB1272"/>
    <w:rsid w:val="00DB5302"/>
    <w:rsid w:val="00DD6B1F"/>
    <w:rsid w:val="00E124F4"/>
    <w:rsid w:val="00E233AA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2022-02-16T09:50:00Z</dcterms:created>
  <dcterms:modified xsi:type="dcterms:W3CDTF">2022-02-18T08:24:00Z</dcterms:modified>
</cp:coreProperties>
</file>